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32F1A" w14:textId="060A734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34D97">
        <w:t>5</w:t>
      </w:r>
      <w:r w:rsidR="009A7F5E">
        <w:t>-</w:t>
      </w:r>
      <w:r w:rsidR="00F20F5C">
        <w:t>e</w:t>
      </w:r>
      <w:r w:rsidRPr="00CE0424">
        <w:tab/>
      </w:r>
      <w:r w:rsidR="00091557" w:rsidRPr="00CE0424">
        <w:rPr>
          <w:sz w:val="32"/>
          <w:szCs w:val="32"/>
        </w:rPr>
        <w:t>R2-</w:t>
      </w:r>
      <w:r w:rsidR="00F20F5C">
        <w:rPr>
          <w:sz w:val="32"/>
          <w:szCs w:val="32"/>
        </w:rPr>
        <w:t>2</w:t>
      </w:r>
      <w:r w:rsidR="009A7F5E">
        <w:rPr>
          <w:sz w:val="32"/>
          <w:szCs w:val="32"/>
        </w:rPr>
        <w:t>1</w:t>
      </w:r>
      <w:r w:rsidR="0039047E">
        <w:rPr>
          <w:sz w:val="32"/>
          <w:szCs w:val="32"/>
        </w:rPr>
        <w:t>0</w:t>
      </w:r>
      <w:r w:rsidR="00E96512">
        <w:rPr>
          <w:sz w:val="32"/>
          <w:szCs w:val="32"/>
        </w:rPr>
        <w:t>8193</w:t>
      </w:r>
    </w:p>
    <w:p w14:paraId="6B129F68" w14:textId="079E8102" w:rsidR="00E90E49" w:rsidRPr="00CE0424" w:rsidRDefault="00C268E6" w:rsidP="00311702">
      <w:pPr>
        <w:pStyle w:val="3GPPHeader"/>
      </w:pPr>
      <w:r>
        <w:t xml:space="preserve">Electronic meeting, </w:t>
      </w:r>
      <w:r w:rsidR="0039047E">
        <w:t>9</w:t>
      </w:r>
      <w:r w:rsidR="009A7F5E" w:rsidRPr="009A7F5E">
        <w:rPr>
          <w:vertAlign w:val="superscript"/>
        </w:rPr>
        <w:t>th</w:t>
      </w:r>
      <w:r>
        <w:t xml:space="preserve"> </w:t>
      </w:r>
      <w:r w:rsidR="00434D97">
        <w:t>August</w:t>
      </w:r>
      <w:r w:rsidR="0039047E">
        <w:t xml:space="preserve"> </w:t>
      </w:r>
      <w:r>
        <w:t xml:space="preserve">– </w:t>
      </w:r>
      <w:r w:rsidR="009A7F5E">
        <w:t>2</w:t>
      </w:r>
      <w:r w:rsidR="0039047E">
        <w:t>7</w:t>
      </w:r>
      <w:r w:rsidR="009A7F5E" w:rsidRPr="009A7F5E">
        <w:rPr>
          <w:vertAlign w:val="superscript"/>
        </w:rPr>
        <w:t>th</w:t>
      </w:r>
      <w:r w:rsidR="009A7F5E">
        <w:t xml:space="preserve"> </w:t>
      </w:r>
      <w:r w:rsidR="00434D97">
        <w:t>August</w:t>
      </w:r>
      <w:r w:rsidR="009A7F5E">
        <w:t xml:space="preserve"> 2021</w:t>
      </w:r>
    </w:p>
    <w:p w14:paraId="447A4401" w14:textId="77777777" w:rsidR="00E90E49" w:rsidRPr="00CE0424" w:rsidRDefault="00E90E49" w:rsidP="00357380">
      <w:pPr>
        <w:pStyle w:val="3GPPHeader"/>
      </w:pPr>
    </w:p>
    <w:p w14:paraId="218FB182" w14:textId="56DFE88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96512">
        <w:rPr>
          <w:sz w:val="22"/>
          <w:szCs w:val="22"/>
        </w:rPr>
        <w:t>8.7.2.2</w:t>
      </w:r>
    </w:p>
    <w:p w14:paraId="209985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9889A3" w14:textId="4EBD801C" w:rsidR="00E90E49" w:rsidRPr="00CE0424" w:rsidRDefault="003D3C45" w:rsidP="00311702">
      <w:pPr>
        <w:pStyle w:val="3GPPHeader"/>
        <w:rPr>
          <w:sz w:val="22"/>
          <w:szCs w:val="22"/>
        </w:rPr>
      </w:pPr>
      <w:r>
        <w:rPr>
          <w:sz w:val="22"/>
          <w:szCs w:val="22"/>
        </w:rPr>
        <w:t>Title:</w:t>
      </w:r>
      <w:r w:rsidR="00E90E49" w:rsidRPr="00CE0424">
        <w:rPr>
          <w:sz w:val="22"/>
          <w:szCs w:val="22"/>
        </w:rPr>
        <w:tab/>
      </w:r>
      <w:r w:rsidR="009A7F5E">
        <w:rPr>
          <w:sz w:val="22"/>
          <w:szCs w:val="22"/>
        </w:rPr>
        <w:t>Discussion on service continuity for L2 sidelink relay</w:t>
      </w:r>
    </w:p>
    <w:p w14:paraId="42E5195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C0734">
        <w:rPr>
          <w:sz w:val="22"/>
          <w:szCs w:val="22"/>
        </w:rPr>
        <w:t>Discussion, Decision</w:t>
      </w:r>
    </w:p>
    <w:p w14:paraId="6A090FDD" w14:textId="77777777" w:rsidR="00E90E49" w:rsidRPr="00CE0424" w:rsidRDefault="00E90E49" w:rsidP="00E90E49"/>
    <w:p w14:paraId="78B29083" w14:textId="77777777" w:rsidR="00E90E49" w:rsidRPr="00CE0424" w:rsidRDefault="00230D18" w:rsidP="00CE0424">
      <w:pPr>
        <w:pStyle w:val="Heading1"/>
      </w:pPr>
      <w:r>
        <w:t>1</w:t>
      </w:r>
      <w:r>
        <w:tab/>
      </w:r>
      <w:r w:rsidR="00E90E49" w:rsidRPr="00CE0424">
        <w:t>Introduction</w:t>
      </w:r>
    </w:p>
    <w:p w14:paraId="541C751B" w14:textId="11CC3D04" w:rsidR="008810B0" w:rsidRDefault="008810B0" w:rsidP="008810B0">
      <w:pPr>
        <w:jc w:val="both"/>
        <w:rPr>
          <w:rFonts w:ascii="Arial" w:hAnsi="Arial" w:cs="Arial"/>
          <w:lang w:val="en-US"/>
        </w:rPr>
      </w:pPr>
      <w:bookmarkStart w:id="0" w:name="_Ref178064866"/>
      <w:r>
        <w:rPr>
          <w:rFonts w:ascii="Arial" w:hAnsi="Arial" w:cs="Arial"/>
          <w:lang w:val="en-US"/>
        </w:rPr>
        <w:t xml:space="preserve">According to the Sidelink relay WID that was agreed in </w:t>
      </w:r>
      <w:r>
        <w:rPr>
          <w:rFonts w:ascii="Arial" w:hAnsi="Arial" w:cs="Arial"/>
          <w:lang w:val="en-US"/>
        </w:rPr>
        <w:fldChar w:fldCharType="begin"/>
      </w:r>
      <w:r>
        <w:rPr>
          <w:rFonts w:ascii="Arial" w:hAnsi="Arial" w:cs="Arial"/>
          <w:lang w:val="en-US"/>
        </w:rPr>
        <w:instrText xml:space="preserve"> REF _Ref67923301 \r \h </w:instrText>
      </w:r>
      <w:r>
        <w:rPr>
          <w:rFonts w:ascii="Arial" w:hAnsi="Arial" w:cs="Arial"/>
          <w:lang w:val="en-US"/>
        </w:rPr>
      </w:r>
      <w:r>
        <w:rPr>
          <w:rFonts w:ascii="Arial" w:hAnsi="Arial" w:cs="Arial"/>
          <w:lang w:val="en-US"/>
        </w:rPr>
        <w:fldChar w:fldCharType="separate"/>
      </w:r>
      <w:r>
        <w:rPr>
          <w:rFonts w:ascii="Arial" w:hAnsi="Arial" w:cs="Arial"/>
          <w:lang w:val="en-US"/>
        </w:rPr>
        <w:t>[1]</w:t>
      </w:r>
      <w:r>
        <w:rPr>
          <w:rFonts w:ascii="Arial" w:hAnsi="Arial" w:cs="Arial"/>
          <w:lang w:val="en-US"/>
        </w:rPr>
        <w:fldChar w:fldCharType="end"/>
      </w:r>
      <w:r>
        <w:rPr>
          <w:rFonts w:ascii="Arial" w:hAnsi="Arial" w:cs="Arial"/>
          <w:lang w:val="en-US"/>
        </w:rPr>
        <w:t>, one of the objectives for the L2 U2N relay is as follow:</w:t>
      </w:r>
    </w:p>
    <w:p w14:paraId="7B6FDBCF" w14:textId="47A95A06" w:rsidR="00053D51" w:rsidRPr="00C91CC9" w:rsidRDefault="00053D51" w:rsidP="00053D51">
      <w:pPr>
        <w:numPr>
          <w:ilvl w:val="0"/>
          <w:numId w:val="25"/>
        </w:numPr>
        <w:spacing w:before="120" w:after="0" w:line="280" w:lineRule="atLeast"/>
        <w:contextualSpacing/>
        <w:jc w:val="both"/>
        <w:textAlignment w:val="auto"/>
        <w:rPr>
          <w:rFonts w:eastAsia="DengXian"/>
          <w:highlight w:val="yellow"/>
          <w:lang w:eastAsia="en-GB"/>
        </w:rPr>
      </w:pPr>
      <w:r w:rsidRPr="00053D51">
        <w:rPr>
          <w:rFonts w:eastAsia="DengXian"/>
          <w:highlight w:val="yellow"/>
          <w:lang w:eastAsia="en-GB"/>
        </w:rPr>
        <w:t xml:space="preserve">Specify mechanisms for </w:t>
      </w:r>
      <w:r w:rsidRPr="00053D51">
        <w:rPr>
          <w:rFonts w:eastAsia="DengXian"/>
          <w:b/>
          <w:bCs/>
          <w:highlight w:val="yellow"/>
          <w:lang w:eastAsia="en-GB"/>
        </w:rPr>
        <w:t>service continuity</w:t>
      </w:r>
      <w:r w:rsidRPr="00053D51">
        <w:rPr>
          <w:rFonts w:eastAsia="DengXian"/>
          <w:highlight w:val="yellow"/>
          <w:lang w:eastAsia="en-GB"/>
        </w:rPr>
        <w:t xml:space="preserve"> </w:t>
      </w:r>
    </w:p>
    <w:p w14:paraId="46EF7311" w14:textId="77777777" w:rsidR="00C91CC9" w:rsidRDefault="00C91CC9" w:rsidP="00C91CC9">
      <w:pPr>
        <w:spacing w:before="120" w:after="0" w:line="280" w:lineRule="atLeast"/>
        <w:ind w:left="360"/>
        <w:contextualSpacing/>
        <w:jc w:val="both"/>
        <w:textAlignment w:val="auto"/>
        <w:rPr>
          <w:rFonts w:eastAsia="DengXian"/>
          <w:lang w:eastAsia="en-GB"/>
        </w:rPr>
      </w:pPr>
    </w:p>
    <w:p w14:paraId="37BB9EBC" w14:textId="054F46AB" w:rsidR="00C91CC9" w:rsidRPr="00053D51" w:rsidRDefault="00C91CC9" w:rsidP="00C91CC9">
      <w:pPr>
        <w:pStyle w:val="NO"/>
        <w:ind w:left="284" w:firstLine="0"/>
      </w:pPr>
      <w:r>
        <w:t>NOTE 4:</w:t>
      </w:r>
      <w:r>
        <w:tab/>
        <w:t>Work specific to the mobility scenario of “between indirect (via a first Relay UE) and indirect (via a second Relay UE)”, and the group mobility is not supported in this release.</w:t>
      </w:r>
    </w:p>
    <w:p w14:paraId="42731055" w14:textId="1DE4299D" w:rsidR="008810B0" w:rsidRPr="00AF03BD" w:rsidRDefault="008810B0" w:rsidP="008810B0">
      <w:pPr>
        <w:pStyle w:val="BodyText"/>
      </w:pPr>
      <w:r>
        <w:t xml:space="preserve">In this contribution </w:t>
      </w:r>
      <w:r w:rsidR="00C91CC9">
        <w:t>service continuity</w:t>
      </w:r>
      <w:r>
        <w:t xml:space="preserve"> aspect</w:t>
      </w:r>
      <w:r w:rsidR="00C91CC9">
        <w:t>s</w:t>
      </w:r>
      <w:r>
        <w:t xml:space="preserve"> for L2 U2N are discussed.</w:t>
      </w:r>
    </w:p>
    <w:p w14:paraId="5321B084" w14:textId="781F37AD" w:rsidR="004000E8" w:rsidRDefault="00230D18" w:rsidP="00CE0424">
      <w:pPr>
        <w:pStyle w:val="Heading1"/>
      </w:pPr>
      <w:r>
        <w:t>2</w:t>
      </w:r>
      <w:r>
        <w:tab/>
      </w:r>
      <w:r w:rsidR="004000E8" w:rsidRPr="00CE0424">
        <w:t>Discussion</w:t>
      </w:r>
      <w:bookmarkEnd w:id="0"/>
    </w:p>
    <w:p w14:paraId="3A51C652" w14:textId="0336D89D" w:rsidR="00FC0734" w:rsidRDefault="00230D18" w:rsidP="00F26BDE">
      <w:pPr>
        <w:pStyle w:val="Heading2"/>
      </w:pPr>
      <w:r>
        <w:t>2.1</w:t>
      </w:r>
      <w:r>
        <w:tab/>
      </w:r>
      <w:r w:rsidR="00FC0734">
        <w:t>Path switch scenarios and procedures</w:t>
      </w:r>
    </w:p>
    <w:p w14:paraId="1017D378" w14:textId="6CB289AC" w:rsidR="00FC0734" w:rsidRDefault="00A0234F" w:rsidP="00A0234F">
      <w:pPr>
        <w:pStyle w:val="Heading3"/>
      </w:pPr>
      <w:r>
        <w:t>2.2.2</w:t>
      </w:r>
      <w:r>
        <w:tab/>
        <w:t xml:space="preserve">Path switch procedure from direct path to indirect path </w:t>
      </w:r>
    </w:p>
    <w:p w14:paraId="52254762" w14:textId="4E6B8EE7" w:rsidR="00776D52" w:rsidRPr="00A0234F" w:rsidRDefault="00A0234F" w:rsidP="00BF752C">
      <w:pPr>
        <w:pStyle w:val="BodyText"/>
      </w:pPr>
      <w:r>
        <w:t xml:space="preserve">For the case where the path switch </w:t>
      </w:r>
      <w:r w:rsidR="00A86367">
        <w:t>happens</w:t>
      </w:r>
      <w:r>
        <w:t xml:space="preserve"> from a direct path to an indirect one, </w:t>
      </w:r>
      <w:r w:rsidR="00A56743">
        <w:t xml:space="preserve">according to what has been </w:t>
      </w:r>
      <w:r w:rsidR="002F0E6D">
        <w:t>captured in TS 38.836, the procedure it looks as follow:</w:t>
      </w:r>
      <w:r w:rsidR="00A56743">
        <w:t xml:space="preserve"> </w:t>
      </w:r>
    </w:p>
    <w:p w14:paraId="067330CC" w14:textId="62DE57E9" w:rsidR="00776D52" w:rsidRDefault="00E96512" w:rsidP="00776D52">
      <w:pPr>
        <w:pStyle w:val="BodyText"/>
        <w:keepNext/>
        <w:jc w:val="center"/>
      </w:pPr>
      <w:r w:rsidRPr="00343074">
        <w:rPr>
          <w:noProof/>
        </w:rPr>
      </w:r>
      <w:r w:rsidR="00E96512" w:rsidRPr="00343074">
        <w:rPr>
          <w:noProof/>
        </w:rPr>
        <w:object w:dxaOrig="4156" w:dyaOrig="3256" w14:anchorId="06DF6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pt;height:241pt;mso-width-percent:0;mso-height-percent:0;mso-width-percent:0;mso-height-percent:0" o:ole="">
            <v:imagedata r:id="rId11" o:title=""/>
          </v:shape>
          <o:OLEObject Type="Embed" ProgID="Visio.Drawing.15" ShapeID="_x0000_i1025" DrawAspect="Content" ObjectID="_1689697112" r:id="rId12"/>
        </w:object>
      </w:r>
    </w:p>
    <w:p w14:paraId="28D60BC8" w14:textId="5B95F832" w:rsidR="00FC0734" w:rsidRDefault="00776D52" w:rsidP="00776D52">
      <w:pPr>
        <w:pStyle w:val="Caption"/>
        <w:jc w:val="center"/>
      </w:pPr>
      <w:r>
        <w:t xml:space="preserve">Figure </w:t>
      </w:r>
      <w:r w:rsidR="001813E5">
        <w:fldChar w:fldCharType="begin"/>
      </w:r>
      <w:r w:rsidR="001813E5">
        <w:instrText xml:space="preserve"> SEQ Figure \* ARABIC </w:instrText>
      </w:r>
      <w:r w:rsidR="001813E5">
        <w:fldChar w:fldCharType="separate"/>
      </w:r>
      <w:r w:rsidR="003030EC">
        <w:rPr>
          <w:noProof/>
        </w:rPr>
        <w:t>1</w:t>
      </w:r>
      <w:r w:rsidR="001813E5">
        <w:rPr>
          <w:noProof/>
        </w:rPr>
        <w:fldChar w:fldCharType="end"/>
      </w:r>
      <w:r>
        <w:t xml:space="preserve">. </w:t>
      </w:r>
      <w:r w:rsidRPr="00776D52">
        <w:t>Path</w:t>
      </w:r>
      <w:r>
        <w:t xml:space="preserve"> switch procedure from direct to indirect path</w:t>
      </w:r>
    </w:p>
    <w:p w14:paraId="331B05EA" w14:textId="77777777" w:rsidR="00776D52" w:rsidRDefault="00776D52" w:rsidP="00CE0424">
      <w:pPr>
        <w:pStyle w:val="BodyText"/>
      </w:pPr>
    </w:p>
    <w:p w14:paraId="07A6A470" w14:textId="084F1D10" w:rsidR="00CE079C" w:rsidRDefault="00CE079C" w:rsidP="00CE0424">
      <w:pPr>
        <w:pStyle w:val="BodyText"/>
      </w:pPr>
      <w:r>
        <w:t>However, regarding this procedure the following aspects were left out to be discussed during the WI phase:</w:t>
      </w:r>
    </w:p>
    <w:p w14:paraId="3E04974B" w14:textId="3852733C" w:rsidR="00CE079C" w:rsidRPr="00343074" w:rsidRDefault="00CE079C" w:rsidP="00CE079C">
      <w:pPr>
        <w:pStyle w:val="NO"/>
        <w:pBdr>
          <w:top w:val="single" w:sz="4" w:space="1" w:color="auto"/>
          <w:left w:val="single" w:sz="4" w:space="4" w:color="auto"/>
          <w:bottom w:val="single" w:sz="4" w:space="1" w:color="auto"/>
          <w:right w:val="single" w:sz="4" w:space="4" w:color="auto"/>
        </w:pBdr>
        <w:rPr>
          <w:lang w:eastAsia="zh-CN"/>
        </w:rPr>
      </w:pPr>
      <w:bookmarkStart w:id="1" w:name="_Hlk59519116"/>
      <w:r w:rsidRPr="00343074">
        <w:rPr>
          <w:lang w:eastAsia="zh-CN"/>
        </w:rPr>
        <w:t>NOTE:</w:t>
      </w:r>
      <w:r w:rsidRPr="00343074">
        <w:rPr>
          <w:lang w:eastAsia="zh-CN"/>
        </w:rPr>
        <w:tab/>
        <w:t xml:space="preserve">Following are further discussed in WI phase, including: </w:t>
      </w:r>
      <w:r w:rsidRPr="00343074">
        <w:rPr>
          <w:lang w:eastAsia="zh-CN"/>
        </w:rPr>
        <w:br/>
        <w:t>-</w:t>
      </w:r>
      <w:r w:rsidRPr="00343074">
        <w:rPr>
          <w:lang w:eastAsia="zh-CN"/>
        </w:rPr>
        <w:tab/>
        <w:t xml:space="preserve">Whether Step 2 should be after Relay UE connects to the </w:t>
      </w:r>
      <w:proofErr w:type="spellStart"/>
      <w:r w:rsidRPr="00343074">
        <w:rPr>
          <w:lang w:eastAsia="zh-CN"/>
        </w:rPr>
        <w:t>gNB</w:t>
      </w:r>
      <w:proofErr w:type="spellEnd"/>
      <w:r w:rsidRPr="00343074">
        <w:rPr>
          <w:lang w:eastAsia="zh-CN"/>
        </w:rPr>
        <w:t xml:space="preserve"> (</w:t>
      </w:r>
      <w:r w:rsidR="003E79A3" w:rsidRPr="00343074">
        <w:rPr>
          <w:lang w:eastAsia="zh-CN"/>
        </w:rPr>
        <w:t>e.g.,</w:t>
      </w:r>
      <w:r w:rsidRPr="00343074">
        <w:rPr>
          <w:lang w:eastAsia="zh-CN"/>
        </w:rPr>
        <w:t xml:space="preserve"> after step 4), if not yet before;</w:t>
      </w:r>
      <w:r w:rsidRPr="00343074">
        <w:rPr>
          <w:lang w:eastAsia="zh-CN"/>
        </w:rPr>
        <w:br/>
        <w:t>-</w:t>
      </w:r>
      <w:r w:rsidRPr="00343074">
        <w:rPr>
          <w:lang w:eastAsia="zh-CN"/>
        </w:rPr>
        <w:tab/>
        <w:t>Whether Step 4 can be before step 2/3.</w:t>
      </w:r>
    </w:p>
    <w:bookmarkEnd w:id="1"/>
    <w:p w14:paraId="420E494D" w14:textId="46EB336F" w:rsidR="003E50E0" w:rsidRDefault="00CE079C" w:rsidP="00CE0424">
      <w:pPr>
        <w:pStyle w:val="BodyText"/>
      </w:pPr>
      <w:r>
        <w:t>Given this</w:t>
      </w:r>
      <w:r w:rsidR="00293270">
        <w:t>,</w:t>
      </w:r>
      <w:r>
        <w:t xml:space="preserve"> </w:t>
      </w:r>
      <w:r w:rsidR="004D626F">
        <w:t>one aspect</w:t>
      </w:r>
      <w:r w:rsidR="0096166C">
        <w:t xml:space="preserve"> to highlight is </w:t>
      </w:r>
      <w:r w:rsidR="00C96EF8">
        <w:t>whether</w:t>
      </w:r>
      <w:r w:rsidR="0096166C">
        <w:t xml:space="preserve"> step 4 should be executed before step 2/3. </w:t>
      </w:r>
      <w:r w:rsidR="000C4216">
        <w:t xml:space="preserve">According to this, it is worth to clarify that </w:t>
      </w:r>
      <w:r w:rsidR="003E50E0">
        <w:t>the remote UE may select multiple relay UE candidates to connect to.</w:t>
      </w:r>
    </w:p>
    <w:p w14:paraId="322CC0BB" w14:textId="1B37B382" w:rsidR="006546D7" w:rsidRDefault="006546D7" w:rsidP="006546D7">
      <w:pPr>
        <w:pStyle w:val="Observation"/>
      </w:pPr>
      <w:bookmarkStart w:id="2" w:name="_Toc79080147"/>
      <w:r>
        <w:t xml:space="preserve">Remote UE may discover/select </w:t>
      </w:r>
      <w:r w:rsidR="00E96512">
        <w:t xml:space="preserve">between </w:t>
      </w:r>
      <w:r>
        <w:t>multiple relay UE candidate to connect to.</w:t>
      </w:r>
      <w:bookmarkEnd w:id="2"/>
    </w:p>
    <w:p w14:paraId="543CDD5A" w14:textId="0D0F4F43" w:rsidR="00CE079C" w:rsidRDefault="006546D7" w:rsidP="006546D7">
      <w:pPr>
        <w:pStyle w:val="BodyText"/>
      </w:pPr>
      <w:r>
        <w:t xml:space="preserve">If </w:t>
      </w:r>
      <w:r w:rsidR="008F10FF">
        <w:t>step 4 is allowed to be executed before step 2/3</w:t>
      </w:r>
      <w:r>
        <w:t xml:space="preserve">, </w:t>
      </w:r>
      <w:r w:rsidR="008F10FF">
        <w:t>what this</w:t>
      </w:r>
      <w:r>
        <w:t xml:space="preserve"> implies is that multiple </w:t>
      </w:r>
      <w:r w:rsidR="00FA2F94">
        <w:t>PC5</w:t>
      </w:r>
      <w:r>
        <w:t xml:space="preserve"> connection</w:t>
      </w:r>
      <w:r w:rsidR="00FA2F94">
        <w:t>s</w:t>
      </w:r>
      <w:r>
        <w:t xml:space="preserve"> should first been setup and then the ones that </w:t>
      </w:r>
      <w:r w:rsidR="008F10FF">
        <w:t>are not</w:t>
      </w:r>
      <w:r>
        <w:t xml:space="preserve"> related to a relay UE that has been selected should be released/aborted.</w:t>
      </w:r>
      <w:r w:rsidR="000B7433">
        <w:t xml:space="preserve"> </w:t>
      </w:r>
      <w:r>
        <w:t xml:space="preserve">This will of course cause a huge signalling overhead </w:t>
      </w:r>
      <w:r w:rsidR="00F22A1C">
        <w:t>to</w:t>
      </w:r>
      <w:r w:rsidR="00811BCE">
        <w:t xml:space="preserve"> the network (</w:t>
      </w:r>
      <w:r w:rsidR="00F22A1C">
        <w:t>because it needs to provide multiple PC5 configurations</w:t>
      </w:r>
      <w:r w:rsidR="00811BCE">
        <w:t>)</w:t>
      </w:r>
      <w:r w:rsidR="00F22A1C">
        <w:t xml:space="preserve"> and to the remote UE</w:t>
      </w:r>
      <w:r w:rsidR="00811BCE">
        <w:t>.</w:t>
      </w:r>
    </w:p>
    <w:p w14:paraId="1A2395AA" w14:textId="4CBF8D2A" w:rsidR="00811BCE" w:rsidRDefault="00811BCE" w:rsidP="00811BCE">
      <w:pPr>
        <w:pStyle w:val="Observation"/>
      </w:pPr>
      <w:bookmarkStart w:id="3" w:name="_Toc79080148"/>
      <w:r>
        <w:t xml:space="preserve">If step 4 is done </w:t>
      </w:r>
      <w:r w:rsidR="00F22A1C">
        <w:t>before</w:t>
      </w:r>
      <w:r>
        <w:t xml:space="preserve"> step 2/3, this may cause a huge signalling overhead</w:t>
      </w:r>
      <w:r w:rsidR="00433882">
        <w:t xml:space="preserve"> </w:t>
      </w:r>
      <w:r w:rsidR="0063081D">
        <w:t>to</w:t>
      </w:r>
      <w:r w:rsidR="00433882">
        <w:t xml:space="preserve"> the network and remote UE.</w:t>
      </w:r>
      <w:bookmarkEnd w:id="3"/>
    </w:p>
    <w:p w14:paraId="5E305192" w14:textId="4E1B8CF4" w:rsidR="00293270" w:rsidRDefault="005B311D" w:rsidP="00CE0424">
      <w:pPr>
        <w:pStyle w:val="BodyText"/>
      </w:pPr>
      <w:r>
        <w:t>Therefore, it would be more natural that the remote UE</w:t>
      </w:r>
      <w:r w:rsidR="0063081D">
        <w:t>, after discovering/selecting a relay UE,</w:t>
      </w:r>
      <w:r>
        <w:t xml:space="preserve"> first </w:t>
      </w:r>
      <w:r w:rsidR="0063081D">
        <w:t xml:space="preserve">wait for the configuration </w:t>
      </w:r>
      <w:r w:rsidR="00D7723D">
        <w:t>from the network to come and then</w:t>
      </w:r>
      <w:r>
        <w:t xml:space="preserve"> setup </w:t>
      </w:r>
      <w:r w:rsidR="00D7723D">
        <w:t xml:space="preserve">the </w:t>
      </w:r>
      <w:r>
        <w:t>PC5 connection.</w:t>
      </w:r>
      <w:r w:rsidR="00B17647">
        <w:t xml:space="preserve"> This will also avoid the execution of unnecessary RRC reconfiguration</w:t>
      </w:r>
      <w:r w:rsidR="005E61E7">
        <w:t xml:space="preserve"> procedures.</w:t>
      </w:r>
    </w:p>
    <w:p w14:paraId="774A6689" w14:textId="3B778413" w:rsidR="005E61E7" w:rsidRDefault="005E61E7" w:rsidP="005E61E7">
      <w:pPr>
        <w:pStyle w:val="Proposal"/>
      </w:pPr>
      <w:bookmarkStart w:id="4" w:name="_Toc79080151"/>
      <w:r>
        <w:t>For the path switch from direct to indirect path, the PC5 connection establishment</w:t>
      </w:r>
      <w:r w:rsidR="00427BF6">
        <w:t xml:space="preserve"> (step 4 of Fig. 4.5.4.</w:t>
      </w:r>
      <w:r w:rsidR="00CD3A8B">
        <w:t>2</w:t>
      </w:r>
      <w:r w:rsidR="00427BF6">
        <w:t>-1 of TR 38.836)</w:t>
      </w:r>
      <w:r>
        <w:t xml:space="preserve"> </w:t>
      </w:r>
      <w:r w:rsidR="00D7723D">
        <w:t>shall</w:t>
      </w:r>
      <w:r>
        <w:t xml:space="preserve"> be done </w:t>
      </w:r>
      <w:r w:rsidR="00D7723D">
        <w:t>only after</w:t>
      </w:r>
      <w:r>
        <w:t xml:space="preserve"> the </w:t>
      </w:r>
      <w:r w:rsidR="00427BF6">
        <w:t>RRC reconfiguration procedure</w:t>
      </w:r>
      <w:r w:rsidR="004F7042">
        <w:t xml:space="preserve"> (step 2/3 of Fig. 4.5.4.</w:t>
      </w:r>
      <w:r w:rsidR="00CD3A8B">
        <w:t>2</w:t>
      </w:r>
      <w:r w:rsidR="004F7042">
        <w:t>-1 of TR 38.836)</w:t>
      </w:r>
      <w:r w:rsidR="00427BF6">
        <w:t>.</w:t>
      </w:r>
      <w:bookmarkEnd w:id="4"/>
    </w:p>
    <w:p w14:paraId="6B70FFBC" w14:textId="46F6E2E8" w:rsidR="00F06894" w:rsidRDefault="00F06894" w:rsidP="0084632B">
      <w:pPr>
        <w:pStyle w:val="BodyText"/>
      </w:pPr>
    </w:p>
    <w:p w14:paraId="086BB919" w14:textId="1DA82309" w:rsidR="004B0EA0" w:rsidRDefault="004B0EA0" w:rsidP="004B0EA0">
      <w:pPr>
        <w:pStyle w:val="Heading3"/>
      </w:pPr>
      <w:r>
        <w:t>2.2.2</w:t>
      </w:r>
      <w:r>
        <w:tab/>
        <w:t xml:space="preserve">Path switch procedure from indirect path to direct path </w:t>
      </w:r>
    </w:p>
    <w:p w14:paraId="0FCD65DD" w14:textId="77777777" w:rsidR="00B03544" w:rsidRPr="00A0234F" w:rsidRDefault="00B03544" w:rsidP="00B03544">
      <w:pPr>
        <w:pStyle w:val="BodyText"/>
      </w:pPr>
      <w:r>
        <w:t xml:space="preserve">For the case where the path switch happens from a direct path to an indirect one, according to what has been captured in TS 38.836, the procedure it looks as follow: </w:t>
      </w:r>
    </w:p>
    <w:p w14:paraId="55C99A70" w14:textId="23FB20D7" w:rsidR="00B03544" w:rsidRDefault="00E96512" w:rsidP="00B03544">
      <w:pPr>
        <w:pStyle w:val="BodyText"/>
        <w:keepNext/>
        <w:jc w:val="center"/>
      </w:pPr>
      <w:r w:rsidRPr="00343074">
        <w:rPr>
          <w:noProof/>
        </w:rPr>
      </w:r>
      <w:r w:rsidR="00E96512" w:rsidRPr="00343074">
        <w:rPr>
          <w:noProof/>
        </w:rPr>
        <w:object w:dxaOrig="3826" w:dyaOrig="3271" w14:anchorId="742795FE">
          <v:shape id="_x0000_i1026" type="#_x0000_t75" alt="" style="width:290.5pt;height:248pt;mso-width-percent:0;mso-height-percent:0;mso-width-percent:0;mso-height-percent:0" o:ole="">
            <v:imagedata r:id="rId13" o:title=""/>
          </v:shape>
          <o:OLEObject Type="Embed" ProgID="Visio.Drawing.15" ShapeID="_x0000_i1026" DrawAspect="Content" ObjectID="_1689697113" r:id="rId14"/>
        </w:object>
      </w:r>
    </w:p>
    <w:p w14:paraId="32369BA5" w14:textId="423949FB" w:rsidR="00B03544" w:rsidRDefault="00B03544" w:rsidP="009F340D">
      <w:pPr>
        <w:pStyle w:val="Caption"/>
        <w:jc w:val="center"/>
      </w:pPr>
      <w:r>
        <w:t xml:space="preserve">Figure </w:t>
      </w:r>
      <w:r w:rsidR="009F340D">
        <w:t>2</w:t>
      </w:r>
      <w:r>
        <w:t xml:space="preserve">. </w:t>
      </w:r>
      <w:r w:rsidRPr="00776D52">
        <w:t>Path</w:t>
      </w:r>
      <w:r>
        <w:t xml:space="preserve"> switch </w:t>
      </w:r>
      <w:r w:rsidRPr="009F340D">
        <w:t>procedure</w:t>
      </w:r>
      <w:r>
        <w:t xml:space="preserve"> from </w:t>
      </w:r>
      <w:r w:rsidR="009F340D">
        <w:t>in</w:t>
      </w:r>
      <w:r>
        <w:t>direct to direct path</w:t>
      </w:r>
    </w:p>
    <w:p w14:paraId="73FDE46D" w14:textId="77777777" w:rsidR="00B03544" w:rsidRDefault="00B03544" w:rsidP="00B03544">
      <w:pPr>
        <w:pStyle w:val="BodyText"/>
      </w:pPr>
    </w:p>
    <w:p w14:paraId="6E31217B" w14:textId="77777777" w:rsidR="00B03544" w:rsidRDefault="00B03544" w:rsidP="00B03544">
      <w:pPr>
        <w:pStyle w:val="BodyText"/>
      </w:pPr>
      <w:r>
        <w:t>However, regarding this procedure the following aspects were left out to be discussed during the WI phase:</w:t>
      </w:r>
    </w:p>
    <w:p w14:paraId="1EA0D2F0" w14:textId="480E226C" w:rsidR="00F06894" w:rsidRDefault="00CD5118" w:rsidP="00CD5118">
      <w:pPr>
        <w:pStyle w:val="NO"/>
        <w:pBdr>
          <w:top w:val="single" w:sz="4" w:space="1" w:color="auto"/>
          <w:left w:val="single" w:sz="4" w:space="4" w:color="auto"/>
          <w:bottom w:val="single" w:sz="4" w:space="1" w:color="auto"/>
          <w:right w:val="single" w:sz="4" w:space="4" w:color="auto"/>
        </w:pBdr>
        <w:rPr>
          <w:lang w:eastAsia="zh-CN"/>
        </w:rPr>
      </w:pPr>
      <w:bookmarkStart w:id="5" w:name="_Hlk59519088"/>
      <w:r w:rsidRPr="00343074">
        <w:rPr>
          <w:lang w:eastAsia="zh-CN"/>
        </w:rPr>
        <w:t>NOTE:</w:t>
      </w:r>
      <w:r w:rsidRPr="00343074">
        <w:rPr>
          <w:lang w:eastAsia="zh-CN"/>
        </w:rPr>
        <w:tab/>
        <w:t xml:space="preserve">The order of step 6/7/8 is not restricted. Following are further discussed in WI phase, including: </w:t>
      </w:r>
      <w:r w:rsidRPr="00343074">
        <w:rPr>
          <w:lang w:eastAsia="zh-CN"/>
        </w:rPr>
        <w:br/>
        <w:t>-</w:t>
      </w:r>
      <w:r w:rsidRPr="00343074">
        <w:rPr>
          <w:lang w:eastAsia="zh-CN"/>
        </w:rPr>
        <w:tab/>
        <w:t xml:space="preserve">Whether Remote UE suspends data transmission via relay link after step 3; </w:t>
      </w:r>
      <w:r w:rsidRPr="00343074">
        <w:rPr>
          <w:lang w:eastAsia="zh-CN"/>
        </w:rPr>
        <w:br/>
        <w:t>-</w:t>
      </w:r>
      <w:r w:rsidRPr="00343074">
        <w:rPr>
          <w:lang w:eastAsia="zh-CN"/>
        </w:rPr>
        <w:tab/>
        <w:t xml:space="preserve">Whether Step 6 can be before or after step 3 and its necessity; </w:t>
      </w:r>
      <w:r w:rsidRPr="00343074">
        <w:rPr>
          <w:lang w:eastAsia="zh-CN"/>
        </w:rPr>
        <w:br/>
        <w:t>-</w:t>
      </w:r>
      <w:r w:rsidRPr="00343074">
        <w:rPr>
          <w:lang w:eastAsia="zh-CN"/>
        </w:rPr>
        <w:tab/>
        <w:t xml:space="preserve">Whether Step 7 can be after step 3 or step 5, and its necessity/replaced by PC5 reconfiguration; </w:t>
      </w:r>
      <w:r w:rsidRPr="00343074">
        <w:rPr>
          <w:lang w:eastAsia="zh-CN"/>
        </w:rPr>
        <w:br/>
        <w:t>-</w:t>
      </w:r>
      <w:r w:rsidRPr="00343074">
        <w:rPr>
          <w:lang w:eastAsia="zh-CN"/>
        </w:rPr>
        <w:tab/>
        <w:t>Whether Step 8 can be after step 5.</w:t>
      </w:r>
      <w:bookmarkEnd w:id="5"/>
    </w:p>
    <w:p w14:paraId="7A0CC61B" w14:textId="55E1C3A5" w:rsidR="00865B26" w:rsidRDefault="00D90858" w:rsidP="0084632B">
      <w:pPr>
        <w:pStyle w:val="BodyText"/>
      </w:pPr>
      <w:r>
        <w:t>The focus here is whether the remote UE suspends data transmission via relay link after step 3. Regarding this, it is worth noticing that in the Sidelink Relay WID approved in [</w:t>
      </w:r>
      <w:r w:rsidR="00B63B19">
        <w:t>1</w:t>
      </w:r>
      <w:r>
        <w:t>] there is note that is stated that dual connectivity by the remote UE is not supported.</w:t>
      </w:r>
    </w:p>
    <w:p w14:paraId="23833057" w14:textId="77777777" w:rsidR="00CD3A8B" w:rsidRDefault="00CD3A8B" w:rsidP="00CD3A8B">
      <w:pPr>
        <w:pStyle w:val="NO"/>
        <w:pBdr>
          <w:top w:val="single" w:sz="4" w:space="1" w:color="auto"/>
          <w:left w:val="single" w:sz="4" w:space="4" w:color="auto"/>
          <w:bottom w:val="single" w:sz="4" w:space="1" w:color="auto"/>
          <w:right w:val="single" w:sz="4" w:space="4" w:color="auto"/>
        </w:pBdr>
      </w:pPr>
      <w:r>
        <w:t>NOTE 2:</w:t>
      </w:r>
      <w:r>
        <w:tab/>
        <w:t xml:space="preserve">For L2 UE-to-Network Relay, it is assumed that the </w:t>
      </w:r>
      <w:r w:rsidRPr="00CD3A8B">
        <w:rPr>
          <w:highlight w:val="yellow"/>
        </w:rPr>
        <w:t xml:space="preserve">Remote UE has a single active connection towards </w:t>
      </w:r>
      <w:proofErr w:type="spellStart"/>
      <w:r w:rsidRPr="00CD3A8B">
        <w:rPr>
          <w:highlight w:val="yellow"/>
        </w:rPr>
        <w:t>gNB</w:t>
      </w:r>
      <w:proofErr w:type="spellEnd"/>
      <w:r w:rsidRPr="00CD3A8B">
        <w:rPr>
          <w:highlight w:val="yellow"/>
        </w:rPr>
        <w:t xml:space="preserve"> via only a single Relay UE at a given time</w:t>
      </w:r>
      <w:r>
        <w:t xml:space="preserve"> in this release.</w:t>
      </w:r>
    </w:p>
    <w:p w14:paraId="511B6875" w14:textId="6902DF8A" w:rsidR="00CD3A8B" w:rsidRDefault="00CD3A8B" w:rsidP="0084632B">
      <w:pPr>
        <w:pStyle w:val="BodyText"/>
      </w:pPr>
      <w:r>
        <w:t>Given this outcome coming from the last RAN#91-e plenary meeting, it is straightforward that the UE should, indeed, suspend data transmission via relay UE after step 3. Thus, we propose:</w:t>
      </w:r>
    </w:p>
    <w:p w14:paraId="1B24ACB8" w14:textId="2430FF47" w:rsidR="00CD3A8B" w:rsidRDefault="00CD3A8B" w:rsidP="00CD3A8B">
      <w:pPr>
        <w:pStyle w:val="Proposal"/>
      </w:pPr>
      <w:bookmarkStart w:id="6" w:name="_Toc79080152"/>
      <w:r>
        <w:t>For the path switch from indirect to direct path, the remote UE shall suspend data transmissions via relay link after getting the RRC reconfiguration message from the network (i.e., step 3 of Fig. 4.5.4.1-1 of TR 38.836)</w:t>
      </w:r>
      <w:r w:rsidR="00152784">
        <w:t>.</w:t>
      </w:r>
      <w:bookmarkEnd w:id="6"/>
    </w:p>
    <w:p w14:paraId="4FA8E8BA" w14:textId="77777777" w:rsidR="00152784" w:rsidRDefault="00CD3A8B" w:rsidP="0084632B">
      <w:pPr>
        <w:pStyle w:val="BodyText"/>
      </w:pPr>
      <w:r>
        <w:t xml:space="preserve">A further aspect to be considered is whether the </w:t>
      </w:r>
      <w:r w:rsidR="00B6252C" w:rsidRPr="00343074">
        <w:t>Step 7 can be after step 3 or step 5, and its necessity/replaced by PC5 reconfiguration</w:t>
      </w:r>
      <w:r w:rsidR="00B6252C">
        <w:t xml:space="preserve">. For this, we need to </w:t>
      </w:r>
      <w:proofErr w:type="gramStart"/>
      <w:r w:rsidR="00B6252C">
        <w:t>take into account</w:t>
      </w:r>
      <w:proofErr w:type="gramEnd"/>
      <w:r w:rsidR="00B6252C">
        <w:t xml:space="preserve"> two different use cases that may happen</w:t>
      </w:r>
      <w:r w:rsidR="00B92F2F">
        <w:t xml:space="preserve"> in step 7. One case is that the PC5 link is release</w:t>
      </w:r>
      <w:r w:rsidR="001449B2">
        <w:t>, but another case it could be that the PC5 link is not released but simply reconfigured and used as sidelink standalone link (e.g., according to Rel-16 NR sidelink).</w:t>
      </w:r>
      <w:r w:rsidR="00FA661C">
        <w:t xml:space="preserve"> Nevertheless, in either case since the remote UE </w:t>
      </w:r>
      <w:r w:rsidR="00E41A3A">
        <w:t xml:space="preserve">shall not be allowed to keep two active </w:t>
      </w:r>
      <w:proofErr w:type="gramStart"/>
      <w:r w:rsidR="00E41A3A">
        <w:t>transmission</w:t>
      </w:r>
      <w:proofErr w:type="gramEnd"/>
      <w:r w:rsidR="00E41A3A">
        <w:t xml:space="preserve"> at a given time, the remote UE should release/reconfigure the PC5 link as soon as apply the RRC reconfiguration message received by the network.</w:t>
      </w:r>
    </w:p>
    <w:p w14:paraId="70111780" w14:textId="6F3B25F2" w:rsidR="00D90858" w:rsidRDefault="00152784" w:rsidP="00152784">
      <w:pPr>
        <w:pStyle w:val="Observation"/>
      </w:pPr>
      <w:bookmarkStart w:id="7" w:name="_Toc79080149"/>
      <w:r w:rsidRPr="00152784">
        <w:t xml:space="preserve">For L2 </w:t>
      </w:r>
      <w:r>
        <w:t>U2N</w:t>
      </w:r>
      <w:r w:rsidRPr="00152784">
        <w:t xml:space="preserve"> Relay, it is assumed that the Remote UE has a single active connection towards </w:t>
      </w:r>
      <w:proofErr w:type="spellStart"/>
      <w:r w:rsidRPr="00152784">
        <w:t>gNB</w:t>
      </w:r>
      <w:proofErr w:type="spellEnd"/>
      <w:r w:rsidRPr="00152784">
        <w:t xml:space="preserve"> via only a single Relay UE at a given time in this release</w:t>
      </w:r>
      <w:r>
        <w:t>.</w:t>
      </w:r>
      <w:bookmarkEnd w:id="7"/>
    </w:p>
    <w:p w14:paraId="2D3FF6D5" w14:textId="5754A452" w:rsidR="009C54C4" w:rsidRDefault="00152784" w:rsidP="00FC0F23">
      <w:pPr>
        <w:pStyle w:val="Proposal"/>
      </w:pPr>
      <w:bookmarkStart w:id="8" w:name="_Toc79080153"/>
      <w:r>
        <w:t>For the path switch from indirect to direct path, the remote UE shall execute the PC5 release/reconfiguration (i.e., step 7 of Fig. 4.5.4.1-1 of TR 38.836) right after applying the RRC reconfiguration received by the network (i.e., step 3 of Fig. 4.5.4.1-1 of TR 38.836).</w:t>
      </w:r>
      <w:bookmarkEnd w:id="8"/>
      <w:r>
        <w:t xml:space="preserve"> </w:t>
      </w:r>
    </w:p>
    <w:p w14:paraId="6DD94541" w14:textId="702AB299" w:rsidR="00EF26F0" w:rsidRDefault="00EF26F0" w:rsidP="00EF26F0">
      <w:pPr>
        <w:pStyle w:val="Heading2"/>
      </w:pPr>
      <w:r>
        <w:lastRenderedPageBreak/>
        <w:t>2.2</w:t>
      </w:r>
      <w:r>
        <w:tab/>
        <w:t>Packet forwarding during path switch</w:t>
      </w:r>
    </w:p>
    <w:p w14:paraId="3A23D587" w14:textId="0BB65B4D" w:rsidR="001319D9" w:rsidRDefault="009C54C4" w:rsidP="009C54C4">
      <w:pPr>
        <w:pStyle w:val="BodyText"/>
      </w:pPr>
      <w:r>
        <w:t xml:space="preserve">Further, </w:t>
      </w:r>
      <w:r w:rsidR="00870656">
        <w:t xml:space="preserve">another aspect that was completely overlooked during the study item was how the </w:t>
      </w:r>
      <w:r w:rsidR="003A24F5">
        <w:t>data packet forwarding is handled during the path switch.</w:t>
      </w:r>
      <w:r>
        <w:t xml:space="preserve"> </w:t>
      </w:r>
      <w:r w:rsidR="001319D9">
        <w:t xml:space="preserve">In fact, this should be addressed </w:t>
      </w:r>
      <w:proofErr w:type="gramStart"/>
      <w:r w:rsidR="001319D9">
        <w:t>in order to</w:t>
      </w:r>
      <w:proofErr w:type="gramEnd"/>
      <w:r w:rsidR="001319D9">
        <w:t xml:space="preserve"> ensure that packets are not lost when switching to the new path or after performing handover, the remote UE or the relay UE may eventually ask the (target) </w:t>
      </w:r>
      <w:proofErr w:type="spellStart"/>
      <w:r w:rsidR="001319D9">
        <w:t>gNB</w:t>
      </w:r>
      <w:proofErr w:type="spellEnd"/>
      <w:r w:rsidR="001319D9">
        <w:t xml:space="preserve"> to provide </w:t>
      </w:r>
      <w:r w:rsidR="003E79A3">
        <w:t>the</w:t>
      </w:r>
      <w:r w:rsidR="001319D9">
        <w:t xml:space="preserve"> status report about the latest received packets.</w:t>
      </w:r>
    </w:p>
    <w:p w14:paraId="1A144F3E" w14:textId="11358363" w:rsidR="001319D9" w:rsidRDefault="001319D9" w:rsidP="009C54C4">
      <w:pPr>
        <w:pStyle w:val="Observation"/>
      </w:pPr>
      <w:bookmarkStart w:id="9" w:name="_Toc79080150"/>
      <w:r>
        <w:t>For path switch and handover procedure, it is unclear how to perform packet forwarding once the new path is setup.</w:t>
      </w:r>
      <w:bookmarkEnd w:id="9"/>
    </w:p>
    <w:p w14:paraId="58558C56" w14:textId="6E0D2684" w:rsidR="003A24F5" w:rsidRDefault="003A24F5" w:rsidP="009C54C4">
      <w:pPr>
        <w:pStyle w:val="BodyText"/>
      </w:pPr>
      <w:r>
        <w:t xml:space="preserve">Given that the entity involved during the path switch are the </w:t>
      </w:r>
      <w:proofErr w:type="spellStart"/>
      <w:r>
        <w:t>gNB</w:t>
      </w:r>
      <w:proofErr w:type="spellEnd"/>
      <w:r>
        <w:t xml:space="preserve"> and relay UE</w:t>
      </w:r>
      <w:r w:rsidR="004C0DFD">
        <w:t>, and that is basically different from the normal case of handover, RAN2 should clearly check whether the current framework does it work. The feeling is that there are some differences a</w:t>
      </w:r>
      <w:r w:rsidR="001319D9">
        <w:t>nd that additional functionalities are needed on the remote and relay UE side.</w:t>
      </w:r>
    </w:p>
    <w:p w14:paraId="2E3C6F76" w14:textId="7DC7FE27" w:rsidR="00EF26F0" w:rsidRDefault="005B2356" w:rsidP="009C54C4">
      <w:pPr>
        <w:pStyle w:val="BodyText"/>
      </w:pPr>
      <w:r>
        <w:t xml:space="preserve">If we consider the case of path switch from a direct to an indirect path, </w:t>
      </w:r>
      <w:r w:rsidR="004C656A">
        <w:t xml:space="preserve">in the uplink direction </w:t>
      </w:r>
      <w:r w:rsidR="00F573E6">
        <w:t xml:space="preserve">the </w:t>
      </w:r>
      <w:r w:rsidR="00971623">
        <w:t>remote</w:t>
      </w:r>
      <w:r w:rsidR="00256D47">
        <w:t xml:space="preserve"> UE</w:t>
      </w:r>
      <w:r w:rsidR="00F573E6">
        <w:t xml:space="preserve"> may ask </w:t>
      </w:r>
      <w:r w:rsidR="00256D47">
        <w:t xml:space="preserve">for a PDCP status report </w:t>
      </w:r>
      <w:r w:rsidR="00971623">
        <w:t xml:space="preserve">via the relay </w:t>
      </w:r>
      <w:r w:rsidR="00805D21">
        <w:t>to</w:t>
      </w:r>
      <w:r w:rsidR="00971623">
        <w:t xml:space="preserve"> </w:t>
      </w:r>
      <w:r w:rsidR="00F573E6">
        <w:t xml:space="preserve">the </w:t>
      </w:r>
      <w:proofErr w:type="spellStart"/>
      <w:r w:rsidR="00F573E6">
        <w:t>gNB</w:t>
      </w:r>
      <w:proofErr w:type="spellEnd"/>
      <w:r w:rsidR="00971623">
        <w:t>. In such a case, the remote UE will be aware on what are the latest packet received by the network and schedule the necessary retransmissions.</w:t>
      </w:r>
    </w:p>
    <w:p w14:paraId="6469D283" w14:textId="06BD08DF" w:rsidR="00805D21" w:rsidRDefault="00805D21" w:rsidP="00805D21">
      <w:pPr>
        <w:pStyle w:val="Proposal"/>
      </w:pPr>
      <w:bookmarkStart w:id="10" w:name="_Toc79080154"/>
      <w:r>
        <w:t xml:space="preserve">In case of path switch from a direct to an indirect path, </w:t>
      </w:r>
      <w:r w:rsidR="004C656A">
        <w:t xml:space="preserve">for the uplink </w:t>
      </w:r>
      <w:r w:rsidR="001813E5">
        <w:t>direction</w:t>
      </w:r>
      <w:r w:rsidR="004C656A">
        <w:t xml:space="preserve"> </w:t>
      </w:r>
      <w:r>
        <w:t xml:space="preserve">the remote UE may ask for a PDCP status report via the relay to the </w:t>
      </w:r>
      <w:proofErr w:type="spellStart"/>
      <w:r>
        <w:t>gNB</w:t>
      </w:r>
      <w:proofErr w:type="spellEnd"/>
      <w:r>
        <w:t>.</w:t>
      </w:r>
      <w:bookmarkEnd w:id="10"/>
    </w:p>
    <w:p w14:paraId="277BD517" w14:textId="0541A2ED" w:rsidR="004C656A" w:rsidRDefault="004C656A" w:rsidP="004C656A">
      <w:pPr>
        <w:pStyle w:val="BodyText"/>
      </w:pPr>
      <w:r>
        <w:t xml:space="preserve">Similar, for the downlink direction the </w:t>
      </w:r>
      <w:proofErr w:type="spellStart"/>
      <w:r>
        <w:t>gNB</w:t>
      </w:r>
      <w:proofErr w:type="spellEnd"/>
      <w:r w:rsidR="001813E5">
        <w:t xml:space="preserve"> may ask to the remote UE, via the relay UE, the PDCP status report so to understand which </w:t>
      </w:r>
      <w:proofErr w:type="gramStart"/>
      <w:r w:rsidR="001813E5">
        <w:t>are the latest packets</w:t>
      </w:r>
      <w:proofErr w:type="gramEnd"/>
      <w:r w:rsidR="001813E5">
        <w:t xml:space="preserve"> received by the remote UE. Therefore, we propose:</w:t>
      </w:r>
    </w:p>
    <w:p w14:paraId="42141D56" w14:textId="239D3395" w:rsidR="001813E5" w:rsidRDefault="001813E5" w:rsidP="001813E5">
      <w:pPr>
        <w:pStyle w:val="Proposal"/>
      </w:pPr>
      <w:bookmarkStart w:id="11" w:name="_Toc79080155"/>
      <w:r>
        <w:t xml:space="preserve">In </w:t>
      </w:r>
      <w:r>
        <w:t xml:space="preserve">case of path switch from a direct to an indirect path, for the </w:t>
      </w:r>
      <w:r>
        <w:t>downlink</w:t>
      </w:r>
      <w:r>
        <w:t xml:space="preserve"> </w:t>
      </w:r>
      <w:r>
        <w:t>direction</w:t>
      </w:r>
      <w:r>
        <w:t xml:space="preserve"> the </w:t>
      </w:r>
      <w:r>
        <w:t>gNB</w:t>
      </w:r>
      <w:r>
        <w:t xml:space="preserve"> may ask for a PDCP status report via the relay to the </w:t>
      </w:r>
      <w:r>
        <w:t>remote UE.</w:t>
      </w:r>
      <w:bookmarkEnd w:id="11"/>
    </w:p>
    <w:p w14:paraId="46E78A1D" w14:textId="59FCC0D4" w:rsidR="002D2A9E" w:rsidRDefault="002D2A9E" w:rsidP="002D2A9E">
      <w:pPr>
        <w:pStyle w:val="BodyText"/>
      </w:pPr>
      <w:r>
        <w:t xml:space="preserve">Similarly, when performing a path switch from an indirect to a direct path, </w:t>
      </w:r>
      <w:r w:rsidR="001813E5">
        <w:t xml:space="preserve">in the uplink direction </w:t>
      </w:r>
      <w:r>
        <w:t xml:space="preserve">the remote UE may ask directly to the </w:t>
      </w:r>
      <w:proofErr w:type="spellStart"/>
      <w:r>
        <w:t>gNB</w:t>
      </w:r>
      <w:proofErr w:type="spellEnd"/>
      <w:r>
        <w:t xml:space="preserve"> from a PDCP status report so to retransmit the packet that have not been received during the path switch procedure</w:t>
      </w:r>
      <w:r w:rsidR="001813E5">
        <w:t xml:space="preserve"> and vice versa for the downlink direction</w:t>
      </w:r>
      <w:r>
        <w:t>.</w:t>
      </w:r>
    </w:p>
    <w:p w14:paraId="6E11730D" w14:textId="06E21638" w:rsidR="002D2A9E" w:rsidRDefault="002D2A9E" w:rsidP="002D2A9E">
      <w:pPr>
        <w:pStyle w:val="Proposal"/>
      </w:pPr>
      <w:bookmarkStart w:id="12" w:name="_Toc79080156"/>
      <w:r>
        <w:t xml:space="preserve">In case of path switch from an indirect to </w:t>
      </w:r>
      <w:r w:rsidR="001813E5">
        <w:t>a</w:t>
      </w:r>
      <w:r>
        <w:t xml:space="preserve"> direct path, </w:t>
      </w:r>
      <w:r w:rsidR="001813E5">
        <w:t xml:space="preserve">for the uplink direction </w:t>
      </w:r>
      <w:r>
        <w:t xml:space="preserve">the remote UE may ask directly to the </w:t>
      </w:r>
      <w:proofErr w:type="spellStart"/>
      <w:r>
        <w:t>gNB</w:t>
      </w:r>
      <w:proofErr w:type="spellEnd"/>
      <w:r>
        <w:t xml:space="preserve"> for a PDCP status report.</w:t>
      </w:r>
      <w:bookmarkEnd w:id="12"/>
    </w:p>
    <w:p w14:paraId="2A7B2029" w14:textId="5F76DBE8" w:rsidR="001813E5" w:rsidRDefault="001813E5" w:rsidP="002D2A9E">
      <w:pPr>
        <w:pStyle w:val="Proposal"/>
      </w:pPr>
      <w:bookmarkStart w:id="13" w:name="_Toc79080157"/>
      <w:r>
        <w:t xml:space="preserve">In </w:t>
      </w:r>
      <w:r>
        <w:t xml:space="preserve">case of path switch from an indirect to a direct path, for the </w:t>
      </w:r>
      <w:r>
        <w:t>downlink</w:t>
      </w:r>
      <w:r>
        <w:t xml:space="preserve"> direction the </w:t>
      </w:r>
      <w:r>
        <w:t>gNB</w:t>
      </w:r>
      <w:r>
        <w:t xml:space="preserve"> may ask directly to the </w:t>
      </w:r>
      <w:r>
        <w:t>remote UE</w:t>
      </w:r>
      <w:r>
        <w:t xml:space="preserve"> for a PDCP status report.</w:t>
      </w:r>
      <w:bookmarkEnd w:id="13"/>
    </w:p>
    <w:p w14:paraId="5B2138B1" w14:textId="77777777" w:rsidR="00C01F33" w:rsidRPr="00CE0424" w:rsidRDefault="00C01F33" w:rsidP="00CE0424">
      <w:pPr>
        <w:pStyle w:val="Heading1"/>
      </w:pPr>
      <w:r w:rsidRPr="00CE0424">
        <w:t>Conclusion</w:t>
      </w:r>
    </w:p>
    <w:p w14:paraId="2488C49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F3F63C2" w14:textId="78948D68" w:rsidR="001813E5"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79080147" w:history="1">
        <w:r w:rsidR="001813E5" w:rsidRPr="007F7B5B">
          <w:rPr>
            <w:rStyle w:val="Hyperlink"/>
            <w:noProof/>
          </w:rPr>
          <w:t>Observation 1</w:t>
        </w:r>
        <w:r w:rsidR="001813E5">
          <w:rPr>
            <w:rFonts w:asciiTheme="minorHAnsi" w:eastAsiaTheme="minorEastAsia" w:hAnsiTheme="minorHAnsi" w:cstheme="minorBidi"/>
            <w:b w:val="0"/>
            <w:noProof/>
            <w:sz w:val="24"/>
            <w:szCs w:val="24"/>
            <w:lang w:val="en-FI" w:eastAsia="en-GB"/>
          </w:rPr>
          <w:tab/>
        </w:r>
        <w:r w:rsidR="001813E5" w:rsidRPr="007F7B5B">
          <w:rPr>
            <w:rStyle w:val="Hyperlink"/>
            <w:noProof/>
          </w:rPr>
          <w:t>Remote UE may discover/select between multiple relay UE candidate to connect to.</w:t>
        </w:r>
      </w:hyperlink>
    </w:p>
    <w:p w14:paraId="2DE2D47B" w14:textId="3BB3EAA5" w:rsidR="001813E5" w:rsidRDefault="001813E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148" w:history="1">
        <w:r w:rsidRPr="007F7B5B">
          <w:rPr>
            <w:rStyle w:val="Hyperlink"/>
            <w:noProof/>
          </w:rPr>
          <w:t>Observation 2</w:t>
        </w:r>
        <w:r>
          <w:rPr>
            <w:rFonts w:asciiTheme="minorHAnsi" w:eastAsiaTheme="minorEastAsia" w:hAnsiTheme="minorHAnsi" w:cstheme="minorBidi"/>
            <w:b w:val="0"/>
            <w:noProof/>
            <w:sz w:val="24"/>
            <w:szCs w:val="24"/>
            <w:lang w:val="en-FI" w:eastAsia="en-GB"/>
          </w:rPr>
          <w:tab/>
        </w:r>
        <w:r w:rsidRPr="007F7B5B">
          <w:rPr>
            <w:rStyle w:val="Hyperlink"/>
            <w:noProof/>
          </w:rPr>
          <w:t>If step 4 is done before step 2/3, this may cause a huge signalling overhead to the network and remote UE.</w:t>
        </w:r>
      </w:hyperlink>
    </w:p>
    <w:p w14:paraId="71FE45B4" w14:textId="5631E51F" w:rsidR="001813E5" w:rsidRDefault="001813E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149" w:history="1">
        <w:r w:rsidRPr="007F7B5B">
          <w:rPr>
            <w:rStyle w:val="Hyperlink"/>
            <w:noProof/>
          </w:rPr>
          <w:t>Observation 3</w:t>
        </w:r>
        <w:r>
          <w:rPr>
            <w:rFonts w:asciiTheme="minorHAnsi" w:eastAsiaTheme="minorEastAsia" w:hAnsiTheme="minorHAnsi" w:cstheme="minorBidi"/>
            <w:b w:val="0"/>
            <w:noProof/>
            <w:sz w:val="24"/>
            <w:szCs w:val="24"/>
            <w:lang w:val="en-FI" w:eastAsia="en-GB"/>
          </w:rPr>
          <w:tab/>
        </w:r>
        <w:r w:rsidRPr="007F7B5B">
          <w:rPr>
            <w:rStyle w:val="Hyperlink"/>
            <w:noProof/>
          </w:rPr>
          <w:t>For L2 U2N Relay, it is assumed that the Remote UE has a single active connection towards gNB via only a single Relay UE at a given time in this release.</w:t>
        </w:r>
      </w:hyperlink>
    </w:p>
    <w:p w14:paraId="42C4EE1F" w14:textId="668C80A0" w:rsidR="001813E5" w:rsidRDefault="001813E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150" w:history="1">
        <w:r w:rsidRPr="007F7B5B">
          <w:rPr>
            <w:rStyle w:val="Hyperlink"/>
            <w:noProof/>
          </w:rPr>
          <w:t>Observation 4</w:t>
        </w:r>
        <w:r>
          <w:rPr>
            <w:rFonts w:asciiTheme="minorHAnsi" w:eastAsiaTheme="minorEastAsia" w:hAnsiTheme="minorHAnsi" w:cstheme="minorBidi"/>
            <w:b w:val="0"/>
            <w:noProof/>
            <w:sz w:val="24"/>
            <w:szCs w:val="24"/>
            <w:lang w:val="en-FI" w:eastAsia="en-GB"/>
          </w:rPr>
          <w:tab/>
        </w:r>
        <w:r w:rsidRPr="007F7B5B">
          <w:rPr>
            <w:rStyle w:val="Hyperlink"/>
            <w:noProof/>
          </w:rPr>
          <w:t>For path switch and handover procedure, it is unclear how to perform packet forwarding once the new path is setup.</w:t>
        </w:r>
      </w:hyperlink>
    </w:p>
    <w:p w14:paraId="0DA45EFE" w14:textId="17EFEC1D" w:rsidR="006E1C82" w:rsidRDefault="006F6582" w:rsidP="008E065E">
      <w:pPr>
        <w:pStyle w:val="BodyText"/>
        <w:rPr>
          <w:b/>
          <w:bCs/>
        </w:rPr>
      </w:pPr>
      <w:r>
        <w:rPr>
          <w:b/>
          <w:bCs/>
        </w:rPr>
        <w:fldChar w:fldCharType="end"/>
      </w:r>
    </w:p>
    <w:p w14:paraId="75DCF5F6" w14:textId="77777777" w:rsidR="006E1C82" w:rsidRDefault="006E1C82" w:rsidP="008E065E">
      <w:pPr>
        <w:pStyle w:val="BodyText"/>
        <w:rPr>
          <w:b/>
          <w:bCs/>
        </w:rPr>
      </w:pPr>
    </w:p>
    <w:p w14:paraId="38D4C75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7F745E" w14:textId="319F10C7" w:rsidR="001813E5"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80151" w:history="1">
        <w:r w:rsidR="001813E5" w:rsidRPr="00344569">
          <w:rPr>
            <w:rStyle w:val="Hyperlink"/>
            <w:noProof/>
          </w:rPr>
          <w:t>Proposal 1</w:t>
        </w:r>
        <w:r w:rsidR="001813E5">
          <w:rPr>
            <w:rFonts w:asciiTheme="minorHAnsi" w:eastAsiaTheme="minorEastAsia" w:hAnsiTheme="minorHAnsi" w:cstheme="minorBidi"/>
            <w:b w:val="0"/>
            <w:noProof/>
            <w:sz w:val="24"/>
            <w:szCs w:val="24"/>
            <w:lang w:val="en-FI" w:eastAsia="en-GB"/>
          </w:rPr>
          <w:tab/>
        </w:r>
        <w:r w:rsidR="001813E5" w:rsidRPr="00344569">
          <w:rPr>
            <w:rStyle w:val="Hyperlink"/>
            <w:noProof/>
          </w:rPr>
          <w:t>For the path switch from direct to indirect path, the PC5 connection establishment (step 4 of Fig. 4.5.4.2-1 of TR 38.836) shall be done only after the RRC reconfiguration procedure (step 2/3 of Fig. 4.5.4.2-1 of TR 38.836).</w:t>
        </w:r>
      </w:hyperlink>
    </w:p>
    <w:p w14:paraId="30A00BBF" w14:textId="226C73B8" w:rsidR="001813E5" w:rsidRDefault="001813E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152" w:history="1">
        <w:r w:rsidRPr="00344569">
          <w:rPr>
            <w:rStyle w:val="Hyperlink"/>
            <w:noProof/>
          </w:rPr>
          <w:t>Proposal 2</w:t>
        </w:r>
        <w:r>
          <w:rPr>
            <w:rFonts w:asciiTheme="minorHAnsi" w:eastAsiaTheme="minorEastAsia" w:hAnsiTheme="minorHAnsi" w:cstheme="minorBidi"/>
            <w:b w:val="0"/>
            <w:noProof/>
            <w:sz w:val="24"/>
            <w:szCs w:val="24"/>
            <w:lang w:val="en-FI" w:eastAsia="en-GB"/>
          </w:rPr>
          <w:tab/>
        </w:r>
        <w:r w:rsidRPr="00344569">
          <w:rPr>
            <w:rStyle w:val="Hyperlink"/>
            <w:noProof/>
          </w:rPr>
          <w:t>For the path switch from indirect to direct path, the remote UE shall suspend data transmissions via relay link after getting the RRC reconfiguration message from the network (i.e., step 3 of Fig. 4.5.4.1-1 of TR 38.836).</w:t>
        </w:r>
      </w:hyperlink>
    </w:p>
    <w:p w14:paraId="06EF70D0" w14:textId="5BC0CB34" w:rsidR="001813E5" w:rsidRDefault="001813E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153" w:history="1">
        <w:r w:rsidRPr="00344569">
          <w:rPr>
            <w:rStyle w:val="Hyperlink"/>
            <w:noProof/>
          </w:rPr>
          <w:t>Proposal 3</w:t>
        </w:r>
        <w:r>
          <w:rPr>
            <w:rFonts w:asciiTheme="minorHAnsi" w:eastAsiaTheme="minorEastAsia" w:hAnsiTheme="minorHAnsi" w:cstheme="minorBidi"/>
            <w:b w:val="0"/>
            <w:noProof/>
            <w:sz w:val="24"/>
            <w:szCs w:val="24"/>
            <w:lang w:val="en-FI" w:eastAsia="en-GB"/>
          </w:rPr>
          <w:tab/>
        </w:r>
        <w:r w:rsidRPr="00344569">
          <w:rPr>
            <w:rStyle w:val="Hyperlink"/>
            <w:noProof/>
          </w:rPr>
          <w:t xml:space="preserve">For the path switch from indirect to direct path, the remote UE shall execute the PC5 release/reconfiguration (i.e., step 7 of Fig. 4.5.4.1-1 of TR 38.836) right after </w:t>
        </w:r>
        <w:r w:rsidRPr="00344569">
          <w:rPr>
            <w:rStyle w:val="Hyperlink"/>
            <w:noProof/>
          </w:rPr>
          <w:lastRenderedPageBreak/>
          <w:t>applying the RRC reconfiguration received by the network (i.e., step 3 of Fig. 4.5.4.1-1 of TR 38.836).</w:t>
        </w:r>
      </w:hyperlink>
    </w:p>
    <w:p w14:paraId="2AC7878C" w14:textId="5B637EE2" w:rsidR="001813E5" w:rsidRDefault="001813E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154" w:history="1">
        <w:r w:rsidRPr="00344569">
          <w:rPr>
            <w:rStyle w:val="Hyperlink"/>
            <w:noProof/>
          </w:rPr>
          <w:t>Proposal 4</w:t>
        </w:r>
        <w:r>
          <w:rPr>
            <w:rFonts w:asciiTheme="minorHAnsi" w:eastAsiaTheme="minorEastAsia" w:hAnsiTheme="minorHAnsi" w:cstheme="minorBidi"/>
            <w:b w:val="0"/>
            <w:noProof/>
            <w:sz w:val="24"/>
            <w:szCs w:val="24"/>
            <w:lang w:val="en-FI" w:eastAsia="en-GB"/>
          </w:rPr>
          <w:tab/>
        </w:r>
        <w:r w:rsidRPr="00344569">
          <w:rPr>
            <w:rStyle w:val="Hyperlink"/>
            <w:noProof/>
          </w:rPr>
          <w:t>In case of path switch from a direct to an indirect path, for the uplink direction the remote UE may ask for a PDCP status report via the relay to the gNB.</w:t>
        </w:r>
      </w:hyperlink>
    </w:p>
    <w:p w14:paraId="43A7D13D" w14:textId="2379E113" w:rsidR="001813E5" w:rsidRDefault="001813E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155" w:history="1">
        <w:r w:rsidRPr="00344569">
          <w:rPr>
            <w:rStyle w:val="Hyperlink"/>
            <w:noProof/>
          </w:rPr>
          <w:t>Proposal 5</w:t>
        </w:r>
        <w:r>
          <w:rPr>
            <w:rFonts w:asciiTheme="minorHAnsi" w:eastAsiaTheme="minorEastAsia" w:hAnsiTheme="minorHAnsi" w:cstheme="minorBidi"/>
            <w:b w:val="0"/>
            <w:noProof/>
            <w:sz w:val="24"/>
            <w:szCs w:val="24"/>
            <w:lang w:val="en-FI" w:eastAsia="en-GB"/>
          </w:rPr>
          <w:tab/>
        </w:r>
        <w:r w:rsidRPr="00344569">
          <w:rPr>
            <w:rStyle w:val="Hyperlink"/>
            <w:noProof/>
          </w:rPr>
          <w:t>In case of path switch from a direct to an indirect path, for the downlink direction the gNB may ask for a PDCP status report via the relay to the remote UE.</w:t>
        </w:r>
      </w:hyperlink>
    </w:p>
    <w:p w14:paraId="1812E0A9" w14:textId="77B60D99" w:rsidR="001813E5" w:rsidRDefault="001813E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156" w:history="1">
        <w:r w:rsidRPr="00344569">
          <w:rPr>
            <w:rStyle w:val="Hyperlink"/>
            <w:noProof/>
          </w:rPr>
          <w:t>Proposal 6</w:t>
        </w:r>
        <w:r>
          <w:rPr>
            <w:rFonts w:asciiTheme="minorHAnsi" w:eastAsiaTheme="minorEastAsia" w:hAnsiTheme="minorHAnsi" w:cstheme="minorBidi"/>
            <w:b w:val="0"/>
            <w:noProof/>
            <w:sz w:val="24"/>
            <w:szCs w:val="24"/>
            <w:lang w:val="en-FI" w:eastAsia="en-GB"/>
          </w:rPr>
          <w:tab/>
        </w:r>
        <w:r w:rsidRPr="00344569">
          <w:rPr>
            <w:rStyle w:val="Hyperlink"/>
            <w:noProof/>
          </w:rPr>
          <w:t>In case of path switch from an indirect to a direct path, for the uplink direction the remote UE may ask directly to the gNB for a PDCP status report.</w:t>
        </w:r>
      </w:hyperlink>
    </w:p>
    <w:p w14:paraId="27418285" w14:textId="66175185" w:rsidR="001813E5" w:rsidRDefault="001813E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157" w:history="1">
        <w:r w:rsidRPr="00344569">
          <w:rPr>
            <w:rStyle w:val="Hyperlink"/>
            <w:noProof/>
          </w:rPr>
          <w:t>Proposal 7</w:t>
        </w:r>
        <w:r>
          <w:rPr>
            <w:rFonts w:asciiTheme="minorHAnsi" w:eastAsiaTheme="minorEastAsia" w:hAnsiTheme="minorHAnsi" w:cstheme="minorBidi"/>
            <w:b w:val="0"/>
            <w:noProof/>
            <w:sz w:val="24"/>
            <w:szCs w:val="24"/>
            <w:lang w:val="en-FI" w:eastAsia="en-GB"/>
          </w:rPr>
          <w:tab/>
        </w:r>
        <w:r w:rsidRPr="00344569">
          <w:rPr>
            <w:rStyle w:val="Hyperlink"/>
            <w:noProof/>
          </w:rPr>
          <w:t>In case of path switch from an indirect to a direct path, for the downlink direction the gNB may ask directly to the remote UE for a PDCP status report.</w:t>
        </w:r>
      </w:hyperlink>
    </w:p>
    <w:p w14:paraId="66C47157" w14:textId="1738FAF7" w:rsidR="00C01F33" w:rsidRPr="009C54C4" w:rsidRDefault="006E1C82" w:rsidP="009C54C4">
      <w:pPr>
        <w:pStyle w:val="BodyText"/>
        <w:rPr>
          <w:b/>
          <w:bCs/>
        </w:rPr>
      </w:pPr>
      <w:r>
        <w:rPr>
          <w:b/>
          <w:bCs/>
          <w:lang w:val="en-US"/>
        </w:rPr>
        <w:fldChar w:fldCharType="end"/>
      </w:r>
      <w:r w:rsidRPr="00CE0424">
        <w:rPr>
          <w:b/>
          <w:bCs/>
        </w:rPr>
        <w:t xml:space="preserve"> </w:t>
      </w:r>
    </w:p>
    <w:p w14:paraId="193CFE4F" w14:textId="77777777" w:rsidR="00F507D1" w:rsidRPr="00CE0424" w:rsidRDefault="00F507D1" w:rsidP="00CE0424">
      <w:pPr>
        <w:pStyle w:val="Heading1"/>
      </w:pPr>
      <w:bookmarkStart w:id="14" w:name="_In-sequence_SDU_delivery"/>
      <w:bookmarkEnd w:id="14"/>
      <w:r w:rsidRPr="00CE0424">
        <w:t>References</w:t>
      </w:r>
    </w:p>
    <w:bookmarkStart w:id="15" w:name="_Ref52814267"/>
    <w:bookmarkStart w:id="16" w:name="_Ref174151459"/>
    <w:bookmarkStart w:id="17" w:name="_Ref189809556"/>
    <w:p w14:paraId="26A49CAE" w14:textId="545C6E2B" w:rsidR="003050C6" w:rsidRPr="00CE0424" w:rsidRDefault="00211418" w:rsidP="003050C6">
      <w:pPr>
        <w:pStyle w:val="Reference"/>
        <w:rPr>
          <w:lang w:eastAsia="en-US"/>
        </w:rPr>
      </w:pPr>
      <w:r>
        <w:fldChar w:fldCharType="begin"/>
      </w:r>
      <w:r>
        <w:instrText xml:space="preserve"> HYPERLINK "http://www.3gpp.org/ftp/tsg_ran/TSG_RAN/TSGR_91e/Docs/</w:instrText>
      </w:r>
      <w:r>
        <w:cr/>
        <w:instrText xml:space="preserve">RP-210904.zip" </w:instrText>
      </w:r>
      <w:r>
        <w:fldChar w:fldCharType="separate"/>
      </w:r>
      <w:r w:rsidR="00E96653" w:rsidRPr="00211418">
        <w:rPr>
          <w:rStyle w:val="Hyperlink"/>
        </w:rPr>
        <w:t>RP-210904</w:t>
      </w:r>
      <w:bookmarkEnd w:id="15"/>
      <w:r>
        <w:fldChar w:fldCharType="end"/>
      </w:r>
      <w:r w:rsidR="00E96653">
        <w:t>, WID on Sidelink Relay, OPPO, RAN#91-e, March 2021.</w:t>
      </w:r>
    </w:p>
    <w:bookmarkEnd w:id="16"/>
    <w:bookmarkEnd w:id="17"/>
    <w:p w14:paraId="5852F356"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CB38" w14:textId="77777777" w:rsidR="000C2BF5" w:rsidRDefault="000C2BF5">
      <w:r>
        <w:separator/>
      </w:r>
    </w:p>
  </w:endnote>
  <w:endnote w:type="continuationSeparator" w:id="0">
    <w:p w14:paraId="19142D44" w14:textId="77777777" w:rsidR="000C2BF5" w:rsidRDefault="000C2BF5">
      <w:r>
        <w:continuationSeparator/>
      </w:r>
    </w:p>
  </w:endnote>
  <w:endnote w:type="continuationNotice" w:id="1">
    <w:p w14:paraId="038EA564" w14:textId="77777777" w:rsidR="000C2BF5" w:rsidRDefault="000C2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A435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6BDEF" w14:textId="77777777" w:rsidR="000C2BF5" w:rsidRDefault="000C2BF5">
      <w:r>
        <w:separator/>
      </w:r>
    </w:p>
  </w:footnote>
  <w:footnote w:type="continuationSeparator" w:id="0">
    <w:p w14:paraId="1FEA881A" w14:textId="77777777" w:rsidR="000C2BF5" w:rsidRDefault="000C2BF5">
      <w:r>
        <w:continuationSeparator/>
      </w:r>
    </w:p>
  </w:footnote>
  <w:footnote w:type="continuationNotice" w:id="1">
    <w:p w14:paraId="1798A9C6" w14:textId="77777777" w:rsidR="000C2BF5" w:rsidRDefault="000C2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2D95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3C46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B425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D714F1"/>
    <w:multiLevelType w:val="hybridMultilevel"/>
    <w:tmpl w:val="538E02A0"/>
    <w:lvl w:ilvl="0" w:tplc="44D612D2">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4E0C50"/>
    <w:multiLevelType w:val="hybridMultilevel"/>
    <w:tmpl w:val="26A29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15"/>
  </w:num>
  <w:num w:numId="24">
    <w:abstractNumId w:val="8"/>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756"/>
    <w:rsid w:val="000006E1"/>
    <w:rsid w:val="00002A37"/>
    <w:rsid w:val="0000564C"/>
    <w:rsid w:val="00006446"/>
    <w:rsid w:val="00006896"/>
    <w:rsid w:val="00007CDC"/>
    <w:rsid w:val="000117DD"/>
    <w:rsid w:val="00011B28"/>
    <w:rsid w:val="00015D15"/>
    <w:rsid w:val="0002564D"/>
    <w:rsid w:val="00025ECA"/>
    <w:rsid w:val="000325B8"/>
    <w:rsid w:val="00034C15"/>
    <w:rsid w:val="000368B6"/>
    <w:rsid w:val="00036BA1"/>
    <w:rsid w:val="000422E2"/>
    <w:rsid w:val="00042F22"/>
    <w:rsid w:val="000444EF"/>
    <w:rsid w:val="00052A07"/>
    <w:rsid w:val="000534E3"/>
    <w:rsid w:val="00053D51"/>
    <w:rsid w:val="0005606A"/>
    <w:rsid w:val="00057117"/>
    <w:rsid w:val="000616E7"/>
    <w:rsid w:val="0006175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433"/>
    <w:rsid w:val="000C165A"/>
    <w:rsid w:val="000C2BF5"/>
    <w:rsid w:val="000C2E19"/>
    <w:rsid w:val="000C421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9D9"/>
    <w:rsid w:val="00132FD0"/>
    <w:rsid w:val="001344C0"/>
    <w:rsid w:val="001346FA"/>
    <w:rsid w:val="00135252"/>
    <w:rsid w:val="00135610"/>
    <w:rsid w:val="00137AB5"/>
    <w:rsid w:val="00137F0B"/>
    <w:rsid w:val="001449B2"/>
    <w:rsid w:val="00151E23"/>
    <w:rsid w:val="001526E0"/>
    <w:rsid w:val="00152784"/>
    <w:rsid w:val="001551B5"/>
    <w:rsid w:val="00156DE0"/>
    <w:rsid w:val="00161E14"/>
    <w:rsid w:val="001659C1"/>
    <w:rsid w:val="00173A8E"/>
    <w:rsid w:val="0017502C"/>
    <w:rsid w:val="001813E5"/>
    <w:rsid w:val="0018143F"/>
    <w:rsid w:val="00181FF8"/>
    <w:rsid w:val="00190AC1"/>
    <w:rsid w:val="0019341A"/>
    <w:rsid w:val="00197DF9"/>
    <w:rsid w:val="001A1987"/>
    <w:rsid w:val="001A2564"/>
    <w:rsid w:val="001A6173"/>
    <w:rsid w:val="001A6CBA"/>
    <w:rsid w:val="001A7139"/>
    <w:rsid w:val="001B0D97"/>
    <w:rsid w:val="001B5A5D"/>
    <w:rsid w:val="001C1CE5"/>
    <w:rsid w:val="001C3D2A"/>
    <w:rsid w:val="001C6B25"/>
    <w:rsid w:val="001D51BA"/>
    <w:rsid w:val="001D53E7"/>
    <w:rsid w:val="001D55BE"/>
    <w:rsid w:val="001D6342"/>
    <w:rsid w:val="001D6D53"/>
    <w:rsid w:val="001E58E2"/>
    <w:rsid w:val="001E64B6"/>
    <w:rsid w:val="001E7AED"/>
    <w:rsid w:val="001F3916"/>
    <w:rsid w:val="001F54C5"/>
    <w:rsid w:val="001F662C"/>
    <w:rsid w:val="001F7074"/>
    <w:rsid w:val="00200490"/>
    <w:rsid w:val="00201F3A"/>
    <w:rsid w:val="00203F96"/>
    <w:rsid w:val="002069B2"/>
    <w:rsid w:val="00207FA3"/>
    <w:rsid w:val="0021141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D47"/>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F82"/>
    <w:rsid w:val="00292EB7"/>
    <w:rsid w:val="00293270"/>
    <w:rsid w:val="00296227"/>
    <w:rsid w:val="00296F44"/>
    <w:rsid w:val="0029777D"/>
    <w:rsid w:val="002A055E"/>
    <w:rsid w:val="002A1D4E"/>
    <w:rsid w:val="002A2869"/>
    <w:rsid w:val="002B24D6"/>
    <w:rsid w:val="002C41E6"/>
    <w:rsid w:val="002D071A"/>
    <w:rsid w:val="002D2A9E"/>
    <w:rsid w:val="002D34B2"/>
    <w:rsid w:val="002D48B0"/>
    <w:rsid w:val="002D5B37"/>
    <w:rsid w:val="002D7637"/>
    <w:rsid w:val="002E17F2"/>
    <w:rsid w:val="002E7CAE"/>
    <w:rsid w:val="002F0E6D"/>
    <w:rsid w:val="002F2771"/>
    <w:rsid w:val="002F37A9"/>
    <w:rsid w:val="00301CE6"/>
    <w:rsid w:val="0030256B"/>
    <w:rsid w:val="003030EC"/>
    <w:rsid w:val="0030501F"/>
    <w:rsid w:val="003050C6"/>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47E"/>
    <w:rsid w:val="003939FF"/>
    <w:rsid w:val="003A2223"/>
    <w:rsid w:val="003A24F5"/>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0E0"/>
    <w:rsid w:val="003E55E4"/>
    <w:rsid w:val="003E74E3"/>
    <w:rsid w:val="003E79A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BF6"/>
    <w:rsid w:val="00433882"/>
    <w:rsid w:val="00434D97"/>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0EA0"/>
    <w:rsid w:val="004B6F6A"/>
    <w:rsid w:val="004B7C0C"/>
    <w:rsid w:val="004C0DFD"/>
    <w:rsid w:val="004C3898"/>
    <w:rsid w:val="004C656A"/>
    <w:rsid w:val="004D36B1"/>
    <w:rsid w:val="004D626F"/>
    <w:rsid w:val="004D7EBD"/>
    <w:rsid w:val="004E2680"/>
    <w:rsid w:val="004E28F9"/>
    <w:rsid w:val="004E462E"/>
    <w:rsid w:val="004E56DC"/>
    <w:rsid w:val="004E76F4"/>
    <w:rsid w:val="004F0B4E"/>
    <w:rsid w:val="004F0B6C"/>
    <w:rsid w:val="004F2078"/>
    <w:rsid w:val="004F4DA3"/>
    <w:rsid w:val="004F7042"/>
    <w:rsid w:val="00506557"/>
    <w:rsid w:val="0050677A"/>
    <w:rsid w:val="005108D8"/>
    <w:rsid w:val="005116F9"/>
    <w:rsid w:val="005153A7"/>
    <w:rsid w:val="005219CF"/>
    <w:rsid w:val="00534B59"/>
    <w:rsid w:val="00536759"/>
    <w:rsid w:val="00537C62"/>
    <w:rsid w:val="00546970"/>
    <w:rsid w:val="00554E19"/>
    <w:rsid w:val="0056121F"/>
    <w:rsid w:val="00562850"/>
    <w:rsid w:val="00572505"/>
    <w:rsid w:val="00582809"/>
    <w:rsid w:val="0058798C"/>
    <w:rsid w:val="005900FA"/>
    <w:rsid w:val="005935A4"/>
    <w:rsid w:val="005948C2"/>
    <w:rsid w:val="00595DCA"/>
    <w:rsid w:val="0059779B"/>
    <w:rsid w:val="005A209A"/>
    <w:rsid w:val="005A662D"/>
    <w:rsid w:val="005B1409"/>
    <w:rsid w:val="005B2356"/>
    <w:rsid w:val="005B311D"/>
    <w:rsid w:val="005B35D7"/>
    <w:rsid w:val="005B392A"/>
    <w:rsid w:val="005B3AA3"/>
    <w:rsid w:val="005B6F83"/>
    <w:rsid w:val="005C74FB"/>
    <w:rsid w:val="005D1602"/>
    <w:rsid w:val="005E385F"/>
    <w:rsid w:val="005E5B81"/>
    <w:rsid w:val="005E61E7"/>
    <w:rsid w:val="005F2CB1"/>
    <w:rsid w:val="005F3025"/>
    <w:rsid w:val="005F618C"/>
    <w:rsid w:val="005F70BD"/>
    <w:rsid w:val="0060283C"/>
    <w:rsid w:val="00604F14"/>
    <w:rsid w:val="00611B83"/>
    <w:rsid w:val="00613257"/>
    <w:rsid w:val="00620A71"/>
    <w:rsid w:val="00620D80"/>
    <w:rsid w:val="006234A6"/>
    <w:rsid w:val="00630001"/>
    <w:rsid w:val="0063081D"/>
    <w:rsid w:val="006311B3"/>
    <w:rsid w:val="0063284C"/>
    <w:rsid w:val="00636398"/>
    <w:rsid w:val="006368D3"/>
    <w:rsid w:val="006377EC"/>
    <w:rsid w:val="00640575"/>
    <w:rsid w:val="0064151F"/>
    <w:rsid w:val="00641533"/>
    <w:rsid w:val="0064208D"/>
    <w:rsid w:val="00643475"/>
    <w:rsid w:val="0064396A"/>
    <w:rsid w:val="0064624E"/>
    <w:rsid w:val="00650AB9"/>
    <w:rsid w:val="006546D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4A8"/>
    <w:rsid w:val="006A46FB"/>
    <w:rsid w:val="006A5E28"/>
    <w:rsid w:val="006A697B"/>
    <w:rsid w:val="006A7AFF"/>
    <w:rsid w:val="006B1816"/>
    <w:rsid w:val="006B2099"/>
    <w:rsid w:val="006B50CF"/>
    <w:rsid w:val="006C03B8"/>
    <w:rsid w:val="006C5EC9"/>
    <w:rsid w:val="006C6059"/>
    <w:rsid w:val="006C7522"/>
    <w:rsid w:val="006D0622"/>
    <w:rsid w:val="006D259B"/>
    <w:rsid w:val="006D6F08"/>
    <w:rsid w:val="006D782F"/>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19E"/>
    <w:rsid w:val="007148D3"/>
    <w:rsid w:val="00715B9A"/>
    <w:rsid w:val="007257D0"/>
    <w:rsid w:val="00726EA6"/>
    <w:rsid w:val="00727208"/>
    <w:rsid w:val="00727680"/>
    <w:rsid w:val="007348B1"/>
    <w:rsid w:val="0073530C"/>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76D52"/>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D21"/>
    <w:rsid w:val="0080605F"/>
    <w:rsid w:val="00807786"/>
    <w:rsid w:val="00811BCE"/>
    <w:rsid w:val="00811FCB"/>
    <w:rsid w:val="008158D6"/>
    <w:rsid w:val="00817196"/>
    <w:rsid w:val="008235DB"/>
    <w:rsid w:val="00824AB4"/>
    <w:rsid w:val="00825C42"/>
    <w:rsid w:val="00825D25"/>
    <w:rsid w:val="00827D6F"/>
    <w:rsid w:val="008376AC"/>
    <w:rsid w:val="008444E8"/>
    <w:rsid w:val="00844E80"/>
    <w:rsid w:val="0084632B"/>
    <w:rsid w:val="00846FE7"/>
    <w:rsid w:val="00856911"/>
    <w:rsid w:val="00865B26"/>
    <w:rsid w:val="008677FD"/>
    <w:rsid w:val="00870656"/>
    <w:rsid w:val="008706D4"/>
    <w:rsid w:val="00870F8A"/>
    <w:rsid w:val="008719A4"/>
    <w:rsid w:val="00871D23"/>
    <w:rsid w:val="00874312"/>
    <w:rsid w:val="0087437C"/>
    <w:rsid w:val="00875CD7"/>
    <w:rsid w:val="00876B4D"/>
    <w:rsid w:val="00877F18"/>
    <w:rsid w:val="008810B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0FF"/>
    <w:rsid w:val="008F1EAB"/>
    <w:rsid w:val="008F28A7"/>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0F6"/>
    <w:rsid w:val="00931BD9"/>
    <w:rsid w:val="009368F3"/>
    <w:rsid w:val="00941636"/>
    <w:rsid w:val="00943742"/>
    <w:rsid w:val="00945C05"/>
    <w:rsid w:val="00946945"/>
    <w:rsid w:val="00947713"/>
    <w:rsid w:val="00950DE7"/>
    <w:rsid w:val="00953920"/>
    <w:rsid w:val="00953D47"/>
    <w:rsid w:val="0095681E"/>
    <w:rsid w:val="009572D4"/>
    <w:rsid w:val="0096166C"/>
    <w:rsid w:val="00961921"/>
    <w:rsid w:val="0096430A"/>
    <w:rsid w:val="0096554B"/>
    <w:rsid w:val="0096584A"/>
    <w:rsid w:val="00971623"/>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F5E"/>
    <w:rsid w:val="009B1F30"/>
    <w:rsid w:val="009B3AC2"/>
    <w:rsid w:val="009B4DF4"/>
    <w:rsid w:val="009B564E"/>
    <w:rsid w:val="009B7E87"/>
    <w:rsid w:val="009C0169"/>
    <w:rsid w:val="009C403E"/>
    <w:rsid w:val="009C54C4"/>
    <w:rsid w:val="009D4FF0"/>
    <w:rsid w:val="009D703C"/>
    <w:rsid w:val="009D718F"/>
    <w:rsid w:val="009E068F"/>
    <w:rsid w:val="009E14E0"/>
    <w:rsid w:val="009E35DB"/>
    <w:rsid w:val="009E47A3"/>
    <w:rsid w:val="009F08F3"/>
    <w:rsid w:val="009F340D"/>
    <w:rsid w:val="009F344F"/>
    <w:rsid w:val="00A0234F"/>
    <w:rsid w:val="00A031D8"/>
    <w:rsid w:val="00A048A8"/>
    <w:rsid w:val="00A04F49"/>
    <w:rsid w:val="00A13E54"/>
    <w:rsid w:val="00A17F63"/>
    <w:rsid w:val="00A2193B"/>
    <w:rsid w:val="00A22261"/>
    <w:rsid w:val="00A2351A"/>
    <w:rsid w:val="00A264A9"/>
    <w:rsid w:val="00A26DCF"/>
    <w:rsid w:val="00A27785"/>
    <w:rsid w:val="00A30187"/>
    <w:rsid w:val="00A316C7"/>
    <w:rsid w:val="00A34257"/>
    <w:rsid w:val="00A3448A"/>
    <w:rsid w:val="00A36297"/>
    <w:rsid w:val="00A41E2B"/>
    <w:rsid w:val="00A45B74"/>
    <w:rsid w:val="00A52E1D"/>
    <w:rsid w:val="00A56743"/>
    <w:rsid w:val="00A61499"/>
    <w:rsid w:val="00A62A77"/>
    <w:rsid w:val="00A63483"/>
    <w:rsid w:val="00A657D7"/>
    <w:rsid w:val="00A660AC"/>
    <w:rsid w:val="00A66224"/>
    <w:rsid w:val="00A66258"/>
    <w:rsid w:val="00A67E6C"/>
    <w:rsid w:val="00A71B99"/>
    <w:rsid w:val="00A73370"/>
    <w:rsid w:val="00A739D0"/>
    <w:rsid w:val="00A761D4"/>
    <w:rsid w:val="00A77EC4"/>
    <w:rsid w:val="00A8636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544"/>
    <w:rsid w:val="00B05084"/>
    <w:rsid w:val="00B157F9"/>
    <w:rsid w:val="00B17647"/>
    <w:rsid w:val="00B20256"/>
    <w:rsid w:val="00B20D09"/>
    <w:rsid w:val="00B2763F"/>
    <w:rsid w:val="00B27AAC"/>
    <w:rsid w:val="00B30929"/>
    <w:rsid w:val="00B372AA"/>
    <w:rsid w:val="00B40445"/>
    <w:rsid w:val="00B409E0"/>
    <w:rsid w:val="00B41888"/>
    <w:rsid w:val="00B45A52"/>
    <w:rsid w:val="00B46175"/>
    <w:rsid w:val="00B47375"/>
    <w:rsid w:val="00B548B7"/>
    <w:rsid w:val="00B6252C"/>
    <w:rsid w:val="00B63B19"/>
    <w:rsid w:val="00B664C7"/>
    <w:rsid w:val="00B739F6"/>
    <w:rsid w:val="00B81A6C"/>
    <w:rsid w:val="00B85DE5"/>
    <w:rsid w:val="00B90F73"/>
    <w:rsid w:val="00B92F2F"/>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52C"/>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CC9"/>
    <w:rsid w:val="00C93814"/>
    <w:rsid w:val="00C93C4B"/>
    <w:rsid w:val="00C944AB"/>
    <w:rsid w:val="00C95B40"/>
    <w:rsid w:val="00C96EF8"/>
    <w:rsid w:val="00CA1ED8"/>
    <w:rsid w:val="00CA5D4C"/>
    <w:rsid w:val="00CB1F63"/>
    <w:rsid w:val="00CB7170"/>
    <w:rsid w:val="00CC040E"/>
    <w:rsid w:val="00CC111F"/>
    <w:rsid w:val="00CC2011"/>
    <w:rsid w:val="00CC3EA0"/>
    <w:rsid w:val="00CC7B45"/>
    <w:rsid w:val="00CD1188"/>
    <w:rsid w:val="00CD2ED1"/>
    <w:rsid w:val="00CD337B"/>
    <w:rsid w:val="00CD3A8B"/>
    <w:rsid w:val="00CD5118"/>
    <w:rsid w:val="00CE0424"/>
    <w:rsid w:val="00CE079C"/>
    <w:rsid w:val="00CE0A7A"/>
    <w:rsid w:val="00CE7561"/>
    <w:rsid w:val="00CF1354"/>
    <w:rsid w:val="00CF3B1F"/>
    <w:rsid w:val="00CF3BF6"/>
    <w:rsid w:val="00CF625B"/>
    <w:rsid w:val="00CF687E"/>
    <w:rsid w:val="00D0349B"/>
    <w:rsid w:val="00D10249"/>
    <w:rsid w:val="00D115C3"/>
    <w:rsid w:val="00D11897"/>
    <w:rsid w:val="00D123E6"/>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23D"/>
    <w:rsid w:val="00D77B1D"/>
    <w:rsid w:val="00D8021F"/>
    <w:rsid w:val="00D80383"/>
    <w:rsid w:val="00D823C6"/>
    <w:rsid w:val="00D8327F"/>
    <w:rsid w:val="00D86CA3"/>
    <w:rsid w:val="00D871CE"/>
    <w:rsid w:val="00D90858"/>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51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A3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512"/>
    <w:rsid w:val="00E96653"/>
    <w:rsid w:val="00EA54AA"/>
    <w:rsid w:val="00EA7A41"/>
    <w:rsid w:val="00EB077B"/>
    <w:rsid w:val="00EB4EA2"/>
    <w:rsid w:val="00EC24D5"/>
    <w:rsid w:val="00EC27C6"/>
    <w:rsid w:val="00EC4207"/>
    <w:rsid w:val="00EC5653"/>
    <w:rsid w:val="00EC71CE"/>
    <w:rsid w:val="00ED1006"/>
    <w:rsid w:val="00EF18FE"/>
    <w:rsid w:val="00EF26F0"/>
    <w:rsid w:val="00EF5787"/>
    <w:rsid w:val="00EF60D0"/>
    <w:rsid w:val="00F0528D"/>
    <w:rsid w:val="00F06894"/>
    <w:rsid w:val="00F06C67"/>
    <w:rsid w:val="00F06DFD"/>
    <w:rsid w:val="00F071D1"/>
    <w:rsid w:val="00F07533"/>
    <w:rsid w:val="00F10629"/>
    <w:rsid w:val="00F15FA5"/>
    <w:rsid w:val="00F209B7"/>
    <w:rsid w:val="00F20F5C"/>
    <w:rsid w:val="00F22A1C"/>
    <w:rsid w:val="00F2376F"/>
    <w:rsid w:val="00F243D8"/>
    <w:rsid w:val="00F26BDE"/>
    <w:rsid w:val="00F30828"/>
    <w:rsid w:val="00F313D6"/>
    <w:rsid w:val="00F40F0C"/>
    <w:rsid w:val="00F4766C"/>
    <w:rsid w:val="00F5060E"/>
    <w:rsid w:val="00F507D1"/>
    <w:rsid w:val="00F519CE"/>
    <w:rsid w:val="00F51ADA"/>
    <w:rsid w:val="00F573E6"/>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2F94"/>
    <w:rsid w:val="00FA661C"/>
    <w:rsid w:val="00FB2039"/>
    <w:rsid w:val="00FB4C56"/>
    <w:rsid w:val="00FB4C80"/>
    <w:rsid w:val="00FB6A6A"/>
    <w:rsid w:val="00FC0734"/>
    <w:rsid w:val="00FC0F23"/>
    <w:rsid w:val="00FC3A6B"/>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D75AE42"/>
  <w15:chartTrackingRefBased/>
  <w15:docId w15:val="{21ED4326-82E7-5840-ACE8-ED8DBDCE9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2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C732B521-DE66-44E0-B86E-66F9F3DA5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389</TotalTime>
  <Pages>5</Pages>
  <Words>1755</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10456</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94</cp:revision>
  <cp:lastPrinted>2008-01-31T07:09:00Z</cp:lastPrinted>
  <dcterms:created xsi:type="dcterms:W3CDTF">2020-10-05T07:26:00Z</dcterms:created>
  <dcterms:modified xsi:type="dcterms:W3CDTF">2021-08-05T15:22:00Z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